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1662EBD8" w:rsidR="00C44B8B" w:rsidRPr="00B84365" w:rsidRDefault="009B54A6" w:rsidP="00E876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E87652">
              <w:rPr>
                <w:b/>
                <w:sz w:val="26"/>
                <w:szCs w:val="26"/>
              </w:rPr>
              <w:t>393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1E985F0D" w:rsidR="00C44B8B" w:rsidRPr="00E87652" w:rsidRDefault="00E8765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2366538</w:t>
            </w:r>
          </w:p>
        </w:tc>
      </w:tr>
    </w:tbl>
    <w:p w14:paraId="225A5E8B" w14:textId="77777777" w:rsidR="0025565B" w:rsidRPr="00E477C5" w:rsidRDefault="0025565B" w:rsidP="0025565B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7FE9AD85" w14:textId="77777777" w:rsidR="0025565B" w:rsidRPr="00E477C5" w:rsidRDefault="0025565B" w:rsidP="0025565B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42B2BBE8" w14:textId="77777777" w:rsidR="0025565B" w:rsidRPr="00E477C5" w:rsidRDefault="0025565B" w:rsidP="0025565B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5DDF7F08" w14:textId="77777777" w:rsidR="0025565B" w:rsidRPr="00E477C5" w:rsidRDefault="0025565B" w:rsidP="0025565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219483F" w14:textId="77777777" w:rsidR="0025565B" w:rsidRPr="00E477C5" w:rsidRDefault="0025565B" w:rsidP="0025565B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48129AA4" w14:textId="7A722EC8" w:rsidR="00E87652" w:rsidRPr="00744DB5" w:rsidRDefault="00E87652" w:rsidP="00E87652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240</w:t>
      </w:r>
      <w:r w:rsidRPr="00744DB5">
        <w:rPr>
          <w:b/>
          <w:sz w:val="26"/>
          <w:szCs w:val="26"/>
        </w:rPr>
        <w:t>-2Т</w:t>
      </w:r>
    </w:p>
    <w:p w14:paraId="0CC351C9" w14:textId="77777777" w:rsidR="00E87652" w:rsidRPr="00B84365" w:rsidRDefault="00E87652" w:rsidP="00E87652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086F6BD1" w14:textId="77777777" w:rsidR="0025565B" w:rsidRPr="00E477C5" w:rsidRDefault="0025565B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3587F064" w14:textId="77777777" w:rsidR="0025565B" w:rsidRPr="00B84365" w:rsidRDefault="0025565B" w:rsidP="0025565B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pPr w:leftFromText="180" w:rightFromText="180" w:vertAnchor="text" w:horzAnchor="margin" w:tblpY="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276"/>
      </w:tblGrid>
      <w:tr w:rsidR="00E87652" w:rsidRPr="00AA3CDA" w14:paraId="7ACE0D14" w14:textId="77777777" w:rsidTr="0025565B">
        <w:tc>
          <w:tcPr>
            <w:tcW w:w="10485" w:type="dxa"/>
            <w:gridSpan w:val="7"/>
            <w:vAlign w:val="center"/>
            <w:hideMark/>
          </w:tcPr>
          <w:p w14:paraId="0EFF7F94" w14:textId="2B92F3F0" w:rsidR="00E87652" w:rsidRPr="00AA3CDA" w:rsidRDefault="00E87652" w:rsidP="000D5E4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 w:rsidR="00AA0EFE"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 w:rsidR="00AA0EFE">
              <w:rPr>
                <w:b/>
                <w:bCs/>
                <w:sz w:val="22"/>
                <w:szCs w:val="22"/>
              </w:rPr>
              <w:t>240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E87652" w:rsidRPr="00AA3CDA" w14:paraId="652A6486" w14:textId="77777777" w:rsidTr="0025565B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D8C0EF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E76A8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5E6E42">
              <w:rPr>
                <w:sz w:val="22"/>
                <w:szCs w:val="22"/>
              </w:rPr>
              <w:t>Интервал диаметров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CAB8BD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DFCDB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A415D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E87652" w:rsidRPr="00AA3CDA" w14:paraId="37C32CB6" w14:textId="77777777" w:rsidTr="0025565B">
        <w:tc>
          <w:tcPr>
            <w:tcW w:w="2709" w:type="dxa"/>
            <w:vMerge/>
            <w:vAlign w:val="center"/>
            <w:hideMark/>
          </w:tcPr>
          <w:p w14:paraId="265F5D6B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38FAB90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29B5770D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A4E8FE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8B25C0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4098B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276" w:type="dxa"/>
            <w:vMerge/>
            <w:vAlign w:val="center"/>
            <w:hideMark/>
          </w:tcPr>
          <w:p w14:paraId="765F0EAE" w14:textId="77777777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87652" w:rsidRPr="00AA3CDA" w14:paraId="619A6C1D" w14:textId="77777777" w:rsidTr="0025565B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71390" w14:textId="038CFE18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E87652">
              <w:rPr>
                <w:sz w:val="22"/>
                <w:szCs w:val="22"/>
              </w:rPr>
              <w:t>А300; АС240/32; АС240/39; АС240/56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D6662A" w14:textId="1FE8A9A8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E87652">
              <w:rPr>
                <w:sz w:val="22"/>
                <w:szCs w:val="22"/>
              </w:rPr>
              <w:t>21,6-22,4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1A0D7B" w14:textId="6101599B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E87652">
              <w:rPr>
                <w:sz w:val="22"/>
                <w:szCs w:val="22"/>
              </w:rPr>
              <w:t>АШ-31,2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418AD" w14:textId="627C41E1" w:rsidR="00E87652" w:rsidRPr="00AA3CDA" w:rsidRDefault="00E87652" w:rsidP="000D5E4E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37B64" w14:textId="760DF3AE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17D4D" w14:textId="0F338991" w:rsidR="00E87652" w:rsidRPr="00AA3CDA" w:rsidRDefault="00E87652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80C1DF" w14:textId="45BACE62" w:rsidR="00E87652" w:rsidRPr="00AA3CDA" w:rsidRDefault="00E87652" w:rsidP="00E87652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352</w:t>
            </w:r>
          </w:p>
        </w:tc>
      </w:tr>
    </w:tbl>
    <w:p w14:paraId="3CB88CD4" w14:textId="77777777" w:rsidR="00E87652" w:rsidRPr="00B84365" w:rsidRDefault="00E8765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094E30FE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893225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0937" w14:textId="77777777" w:rsidR="000A0D3F" w:rsidRDefault="000A0D3F">
      <w:r>
        <w:separator/>
      </w:r>
    </w:p>
  </w:endnote>
  <w:endnote w:type="continuationSeparator" w:id="0">
    <w:p w14:paraId="52526823" w14:textId="77777777" w:rsidR="000A0D3F" w:rsidRDefault="000A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924EA" w14:textId="77777777" w:rsidR="000A0D3F" w:rsidRDefault="000A0D3F">
      <w:r>
        <w:separator/>
      </w:r>
    </w:p>
  </w:footnote>
  <w:footnote w:type="continuationSeparator" w:id="0">
    <w:p w14:paraId="7826AB0B" w14:textId="77777777" w:rsidR="000A0D3F" w:rsidRDefault="000A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0D3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65B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EAF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A5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225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EDA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506"/>
    <w:rsid w:val="00A97E27"/>
    <w:rsid w:val="00AA0527"/>
    <w:rsid w:val="00AA0EFE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549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7DC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6A5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652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BCDCA-2AF1-4A3F-9D2E-82D1917105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1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8</cp:revision>
  <cp:lastPrinted>2010-09-30T13:29:00Z</cp:lastPrinted>
  <dcterms:created xsi:type="dcterms:W3CDTF">2022-12-29T12:37:00Z</dcterms:created>
  <dcterms:modified xsi:type="dcterms:W3CDTF">2023-02-16T07:47:00Z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